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B5ABB" w14:textId="77777777" w:rsidR="00B67E2C" w:rsidRDefault="00B67E2C" w:rsidP="00A55FFB">
      <w:pPr>
        <w:rPr>
          <w:rFonts w:cs="Arial"/>
        </w:rPr>
      </w:pPr>
    </w:p>
    <w:p w14:paraId="45567F9B" w14:textId="77777777" w:rsidR="00D40510" w:rsidRDefault="00D40510" w:rsidP="00D40510">
      <w:pPr>
        <w:tabs>
          <w:tab w:val="left" w:pos="993"/>
          <w:tab w:val="left" w:pos="1134"/>
        </w:tabs>
        <w:jc w:val="both"/>
        <w:rPr>
          <w:rFonts w:cs="Arial"/>
        </w:rPr>
      </w:pPr>
      <w:r w:rsidRPr="008C551B">
        <w:rPr>
          <w:rFonts w:cs="Arial"/>
        </w:rPr>
        <w:t>Številka: 4301-00</w:t>
      </w:r>
      <w:r>
        <w:rPr>
          <w:rFonts w:cs="Arial"/>
        </w:rPr>
        <w:t>29</w:t>
      </w:r>
      <w:r w:rsidRPr="008C551B">
        <w:rPr>
          <w:rFonts w:cs="Arial"/>
        </w:rPr>
        <w:t>/202</w:t>
      </w:r>
      <w:r>
        <w:rPr>
          <w:rFonts w:cs="Arial"/>
        </w:rPr>
        <w:t>5</w:t>
      </w:r>
    </w:p>
    <w:p w14:paraId="226A2D1C" w14:textId="4284ADA3" w:rsidR="00D40510" w:rsidRDefault="00D40510" w:rsidP="00D40510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JN BR: 202</w:t>
      </w:r>
      <w:r>
        <w:rPr>
          <w:rFonts w:cs="Arial"/>
        </w:rPr>
        <w:t>5</w:t>
      </w:r>
      <w:r w:rsidRPr="006F1CF2">
        <w:rPr>
          <w:rFonts w:cs="Arial"/>
        </w:rPr>
        <w:t>-</w:t>
      </w:r>
      <w:r w:rsidR="00E203EB">
        <w:rPr>
          <w:rFonts w:cs="Arial"/>
        </w:rPr>
        <w:t>452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0B279139" w14:textId="1E234AEA" w:rsidR="00D57EE7" w:rsidRDefault="00D57EE7" w:rsidP="00D57EE7">
      <w:pPr>
        <w:jc w:val="both"/>
        <w:rPr>
          <w:rFonts w:cs="Arial"/>
        </w:rPr>
      </w:pPr>
    </w:p>
    <w:p w14:paraId="259CD7CF" w14:textId="7D45D1FC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6325648D" w14:textId="31EE33B9" w:rsidR="00931B30" w:rsidRPr="009B5ACC" w:rsidRDefault="00931B30" w:rsidP="00A90BAF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</w:t>
      </w:r>
      <w:r w:rsidR="00BE045B">
        <w:rPr>
          <w:rFonts w:cs="Arial"/>
        </w:rPr>
        <w:t>7</w:t>
      </w:r>
      <w:r w:rsidRPr="00931B30">
        <w:rPr>
          <w:rFonts w:cs="Arial"/>
        </w:rPr>
        <w:t xml:space="preserve">2. člena Zakona o </w:t>
      </w:r>
      <w:r w:rsidR="00BE045B">
        <w:rPr>
          <w:rFonts w:cs="Arial"/>
        </w:rPr>
        <w:t xml:space="preserve">državnih </w:t>
      </w:r>
      <w:r w:rsidRPr="00931B30">
        <w:rPr>
          <w:rFonts w:cs="Arial"/>
        </w:rPr>
        <w:t xml:space="preserve">blagovnih rezervah </w:t>
      </w:r>
      <w:r w:rsidRPr="009B5ACC">
        <w:rPr>
          <w:rFonts w:cs="Arial"/>
        </w:rPr>
        <w:t>(Uradni list RS, št.</w:t>
      </w:r>
      <w:r w:rsidR="00BE045B">
        <w:rPr>
          <w:rFonts w:cs="Arial"/>
        </w:rPr>
        <w:t xml:space="preserve"> 23/24</w:t>
      </w:r>
      <w:r w:rsidRPr="009B5ACC">
        <w:rPr>
          <w:rFonts w:cs="Arial"/>
        </w:rPr>
        <w:t>)</w:t>
      </w:r>
      <w:r w:rsidR="001149BC">
        <w:rPr>
          <w:rFonts w:cs="Arial"/>
        </w:rPr>
        <w:t xml:space="preserve"> ter da nimamo neporavnanih obveznosti do naročnika dalj kot 30 dni</w:t>
      </w:r>
      <w:r w:rsidRPr="009B5ACC">
        <w:rPr>
          <w:rFonts w:cs="Arial"/>
        </w:rPr>
        <w:t>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0B382715" w14:textId="77777777" w:rsidR="00200087" w:rsidRDefault="00200087" w:rsidP="007674BD">
      <w:pPr>
        <w:jc w:val="both"/>
        <w:rPr>
          <w:rFonts w:cs="Arial"/>
          <w:i/>
        </w:rPr>
      </w:pPr>
    </w:p>
    <w:p w14:paraId="1BD746BB" w14:textId="77777777" w:rsidR="00200087" w:rsidRDefault="00200087" w:rsidP="007674BD">
      <w:pPr>
        <w:jc w:val="both"/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2EA9944F" w14:textId="77777777" w:rsidR="00200087" w:rsidRDefault="00200087" w:rsidP="007674BD">
      <w:pPr>
        <w:jc w:val="both"/>
        <w:rPr>
          <w:rFonts w:cs="Arial"/>
          <w:i/>
        </w:rPr>
      </w:pPr>
    </w:p>
    <w:p w14:paraId="497E4A88" w14:textId="77777777" w:rsidR="00200087" w:rsidRDefault="00200087" w:rsidP="007674BD">
      <w:pPr>
        <w:jc w:val="both"/>
        <w:rPr>
          <w:rFonts w:cs="Arial"/>
          <w:i/>
        </w:rPr>
      </w:pPr>
    </w:p>
    <w:p w14:paraId="394495D4" w14:textId="77777777" w:rsidR="00200087" w:rsidRDefault="00200087" w:rsidP="007674BD">
      <w:pPr>
        <w:jc w:val="both"/>
        <w:rPr>
          <w:rFonts w:cs="Arial"/>
          <w:i/>
        </w:rPr>
      </w:pPr>
    </w:p>
    <w:p w14:paraId="13567704" w14:textId="77777777" w:rsidR="00200087" w:rsidRDefault="00200087" w:rsidP="007674BD">
      <w:pPr>
        <w:jc w:val="both"/>
        <w:rPr>
          <w:rFonts w:cs="Arial"/>
          <w:i/>
        </w:rPr>
      </w:pPr>
    </w:p>
    <w:p w14:paraId="5C51447F" w14:textId="77777777" w:rsidR="00200087" w:rsidRDefault="00200087" w:rsidP="007674BD">
      <w:pPr>
        <w:jc w:val="both"/>
        <w:rPr>
          <w:rFonts w:cs="Arial"/>
          <w:i/>
        </w:rPr>
      </w:pPr>
    </w:p>
    <w:p w14:paraId="0B9B46C0" w14:textId="77777777" w:rsidR="00200087" w:rsidRDefault="00200087" w:rsidP="007674BD">
      <w:pPr>
        <w:jc w:val="both"/>
        <w:rPr>
          <w:rFonts w:cs="Arial"/>
          <w:i/>
        </w:rPr>
      </w:pPr>
    </w:p>
    <w:p w14:paraId="6A3196C5" w14:textId="77777777" w:rsidR="00200087" w:rsidRDefault="00200087" w:rsidP="007674BD">
      <w:pPr>
        <w:jc w:val="both"/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1845A" w14:textId="77777777" w:rsidR="004A7B11" w:rsidRDefault="004A7B11">
      <w:r>
        <w:separator/>
      </w:r>
    </w:p>
  </w:endnote>
  <w:endnote w:type="continuationSeparator" w:id="0">
    <w:p w14:paraId="5F88917B" w14:textId="77777777" w:rsidR="004A7B11" w:rsidRDefault="004A7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EC153" w14:textId="562B5F4A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3C0BDAB" w14:textId="6D2F92E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5C1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5C1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0DD93" w14:textId="77777777" w:rsidR="004A7B11" w:rsidRDefault="004A7B11">
      <w:r>
        <w:separator/>
      </w:r>
    </w:p>
  </w:footnote>
  <w:footnote w:type="continuationSeparator" w:id="0">
    <w:p w14:paraId="2791A3D1" w14:textId="77777777" w:rsidR="004A7B11" w:rsidRDefault="004A7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3DB1560C" w14:textId="7ADBE571" w:rsidR="00C0552D" w:rsidRPr="005D6367" w:rsidRDefault="005D6367" w:rsidP="00A45C1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45C1E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 w16cid:durableId="333799286">
    <w:abstractNumId w:val="4"/>
  </w:num>
  <w:num w:numId="2" w16cid:durableId="1816290860">
    <w:abstractNumId w:val="7"/>
  </w:num>
  <w:num w:numId="3" w16cid:durableId="949513430">
    <w:abstractNumId w:val="3"/>
  </w:num>
  <w:num w:numId="4" w16cid:durableId="1874883970">
    <w:abstractNumId w:val="1"/>
  </w:num>
  <w:num w:numId="5" w16cid:durableId="1320576146">
    <w:abstractNumId w:val="5"/>
  </w:num>
  <w:num w:numId="6" w16cid:durableId="523785000">
    <w:abstractNumId w:val="0"/>
  </w:num>
  <w:num w:numId="7" w16cid:durableId="1062828563">
    <w:abstractNumId w:val="11"/>
  </w:num>
  <w:num w:numId="8" w16cid:durableId="1607421528">
    <w:abstractNumId w:val="8"/>
  </w:num>
  <w:num w:numId="9" w16cid:durableId="594174294">
    <w:abstractNumId w:val="9"/>
  </w:num>
  <w:num w:numId="10" w16cid:durableId="1011447204">
    <w:abstractNumId w:val="10"/>
  </w:num>
  <w:num w:numId="11" w16cid:durableId="888109807">
    <w:abstractNumId w:val="6"/>
  </w:num>
  <w:num w:numId="12" w16cid:durableId="7215767">
    <w:abstractNumId w:val="12"/>
  </w:num>
  <w:num w:numId="13" w16cid:durableId="15164598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0859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149BC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5E27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1F52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C6195"/>
    <w:rsid w:val="002D6A3C"/>
    <w:rsid w:val="002D6C5E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3F4C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56F89"/>
    <w:rsid w:val="004720C5"/>
    <w:rsid w:val="0047643E"/>
    <w:rsid w:val="004801D0"/>
    <w:rsid w:val="00486F2A"/>
    <w:rsid w:val="004A0508"/>
    <w:rsid w:val="004A7B11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65CAA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AC6"/>
    <w:rsid w:val="0084007D"/>
    <w:rsid w:val="00842E77"/>
    <w:rsid w:val="00843739"/>
    <w:rsid w:val="00847017"/>
    <w:rsid w:val="0086272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45C1E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4AEF"/>
    <w:rsid w:val="00BE045B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CF7725"/>
    <w:rsid w:val="00D05C1E"/>
    <w:rsid w:val="00D06278"/>
    <w:rsid w:val="00D2343D"/>
    <w:rsid w:val="00D278D4"/>
    <w:rsid w:val="00D27CE9"/>
    <w:rsid w:val="00D3544D"/>
    <w:rsid w:val="00D40510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203EB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401D"/>
    <w:rsid w:val="00F07A46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b13e6ca-d7fc-478d-809f-9ed7c4ee7391">
      <UserInfo>
        <DisplayName/>
        <AccountId xsi:nil="true"/>
        <AccountType/>
      </UserInfo>
    </SharedWithUsers>
    <_activity xmlns="75f1af22-b8d8-4a17-91a7-4f2e132de47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3375BB1C58FF42AD71FCF8606B1E86" ma:contentTypeVersion="13" ma:contentTypeDescription="Ustvari nov dokument." ma:contentTypeScope="" ma:versionID="f043f245b8e908d2cb425b2d4231aeeb">
  <xsd:schema xmlns:xsd="http://www.w3.org/2001/XMLSchema" xmlns:xs="http://www.w3.org/2001/XMLSchema" xmlns:p="http://schemas.microsoft.com/office/2006/metadata/properties" xmlns:ns3="75f1af22-b8d8-4a17-91a7-4f2e132de472" xmlns:ns4="bb13e6ca-d7fc-478d-809f-9ed7c4ee7391" targetNamespace="http://schemas.microsoft.com/office/2006/metadata/properties" ma:root="true" ma:fieldsID="9c7f6347eea7c59b3eb72ae3d4e2760a" ns3:_="" ns4:_="">
    <xsd:import namespace="75f1af22-b8d8-4a17-91a7-4f2e132de472"/>
    <xsd:import namespace="bb13e6ca-d7fc-478d-809f-9ed7c4ee739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f1af22-b8d8-4a17-91a7-4f2e132de4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13e6ca-d7fc-478d-809f-9ed7c4ee739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A34747-DC7E-42C0-A85F-1E41D266E6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BDB883-B5AB-43FD-8397-71D413C4E58F}">
  <ds:schemaRefs>
    <ds:schemaRef ds:uri="http://schemas.microsoft.com/office/2006/documentManagement/types"/>
    <ds:schemaRef ds:uri="http://schemas.microsoft.com/office/infopath/2007/PartnerControls"/>
    <ds:schemaRef ds:uri="75f1af22-b8d8-4a17-91a7-4f2e132de472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bb13e6ca-d7fc-478d-809f-9ed7c4ee7391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3BF8931-F800-4EE8-933D-A9CC050404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f1af22-b8d8-4a17-91a7-4f2e132de472"/>
    <ds:schemaRef ds:uri="bb13e6ca-d7fc-478d-809f-9ed7c4ee73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</TotalTime>
  <Pages>1</Pages>
  <Words>100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10</cp:revision>
  <cp:lastPrinted>2016-01-04T14:36:00Z</cp:lastPrinted>
  <dcterms:created xsi:type="dcterms:W3CDTF">2023-05-23T13:21:00Z</dcterms:created>
  <dcterms:modified xsi:type="dcterms:W3CDTF">2025-12-30T11:07:00Z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0x010100343375BB1C58FF42AD71FCF8606B1E86</vt:lpwstr>
  </property>
  <property fmtid="{D5CDD505-2E9C-101B-9397-08002B2CF9AE}" pid="3" name="MediaServiceImageTags">
    <vt:lpwstr/>
  </property>
</Properties>
</file>